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 w:rsidP="00816ABD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4187B4A9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54B2D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97C75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4187B4A9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54B2D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597C75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597C7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597C7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597C7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597C7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597C7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597C7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35A6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97C75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B0E1F"/>
    <w:rsid w:val="007B6F6F"/>
    <w:rsid w:val="00816ABD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BE261B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12</cp:revision>
  <cp:lastPrinted>2011-03-04T18:48:00Z</cp:lastPrinted>
  <dcterms:created xsi:type="dcterms:W3CDTF">2023-06-29T12:43:00Z</dcterms:created>
  <dcterms:modified xsi:type="dcterms:W3CDTF">2024-09-11T16:24:00Z</dcterms:modified>
</cp:coreProperties>
</file>